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A95" w14:textId="5AB81189" w:rsidR="008D3D59" w:rsidRPr="008D3D59" w:rsidRDefault="008D3D59" w:rsidP="008D3D59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sz w:val="20"/>
          <w:szCs w:val="20"/>
          <w14:ligatures w14:val="standardContextual"/>
        </w:rPr>
      </w:pPr>
      <w:r w:rsidRPr="008D3D59">
        <w:rPr>
          <w:rFonts w:asciiTheme="minorHAnsi" w:eastAsiaTheme="minorHAnsi" w:hAnsiTheme="minorHAnsi" w:cstheme="minorHAnsi"/>
          <w:sz w:val="20"/>
          <w:szCs w:val="20"/>
          <w14:ligatures w14:val="standardContextual"/>
        </w:rPr>
        <w:t xml:space="preserve">Bydgoszcz, dn. </w:t>
      </w:r>
      <w:r>
        <w:rPr>
          <w:rFonts w:asciiTheme="minorHAnsi" w:eastAsiaTheme="minorHAnsi" w:hAnsiTheme="minorHAnsi" w:cstheme="minorHAnsi"/>
          <w:sz w:val="20"/>
          <w:szCs w:val="20"/>
          <w14:ligatures w14:val="standardContextual"/>
        </w:rPr>
        <w:t>30</w:t>
      </w:r>
      <w:r w:rsidRPr="008D3D59">
        <w:rPr>
          <w:rFonts w:asciiTheme="minorHAnsi" w:eastAsiaTheme="minorHAnsi" w:hAnsiTheme="minorHAnsi" w:cstheme="minorHAnsi"/>
          <w:sz w:val="20"/>
          <w:szCs w:val="20"/>
          <w14:ligatures w14:val="standardContextual"/>
        </w:rPr>
        <w:t>.04.2026r.</w:t>
      </w:r>
    </w:p>
    <w:p w14:paraId="52117C3B" w14:textId="77777777" w:rsidR="008C1D6B" w:rsidRDefault="008C1D6B" w:rsidP="00991C59">
      <w:pPr>
        <w:pStyle w:val="Nagwek"/>
        <w:tabs>
          <w:tab w:val="clear" w:pos="9072"/>
          <w:tab w:val="left" w:pos="0"/>
          <w:tab w:val="right" w:pos="10348"/>
        </w:tabs>
        <w:spacing w:line="360" w:lineRule="auto"/>
        <w:jc w:val="both"/>
        <w:rPr>
          <w:rFonts w:cs="Calibri"/>
          <w:sz w:val="16"/>
          <w:szCs w:val="16"/>
        </w:rPr>
      </w:pPr>
    </w:p>
    <w:p w14:paraId="0537A333" w14:textId="77777777" w:rsidR="008D3D59" w:rsidRDefault="008D3D59" w:rsidP="00991C59">
      <w:pPr>
        <w:pStyle w:val="Nagwek"/>
        <w:tabs>
          <w:tab w:val="clear" w:pos="9072"/>
          <w:tab w:val="left" w:pos="0"/>
          <w:tab w:val="right" w:pos="10348"/>
        </w:tabs>
        <w:spacing w:line="360" w:lineRule="auto"/>
        <w:jc w:val="both"/>
        <w:rPr>
          <w:rFonts w:cs="Calibri"/>
          <w:sz w:val="16"/>
          <w:szCs w:val="16"/>
        </w:rPr>
      </w:pPr>
    </w:p>
    <w:p w14:paraId="374DA7FD" w14:textId="4C7B8350" w:rsidR="00991C59" w:rsidRPr="00265539" w:rsidRDefault="00991C59" w:rsidP="00265539">
      <w:pPr>
        <w:pStyle w:val="Nagwek"/>
        <w:tabs>
          <w:tab w:val="clear" w:pos="9072"/>
          <w:tab w:val="left" w:pos="284"/>
          <w:tab w:val="right" w:pos="10206"/>
        </w:tabs>
        <w:spacing w:line="360" w:lineRule="auto"/>
        <w:ind w:left="284" w:right="260"/>
        <w:jc w:val="both"/>
        <w:rPr>
          <w:rFonts w:cs="Calibri"/>
          <w:sz w:val="20"/>
          <w:szCs w:val="20"/>
          <w:lang w:eastAsia="pl-PL"/>
        </w:rPr>
      </w:pPr>
      <w:r w:rsidRPr="00265539">
        <w:rPr>
          <w:rFonts w:cs="Calibri"/>
          <w:sz w:val="20"/>
          <w:szCs w:val="20"/>
        </w:rPr>
        <w:t xml:space="preserve">Miejskie Zakłady Komunikacyjne Spółka z Ograniczoną Odpowiedzialnością ul. Inowrocławska 11, 85-153 </w:t>
      </w:r>
      <w:r w:rsidR="00265539" w:rsidRPr="00265539">
        <w:rPr>
          <w:rFonts w:cs="Calibri"/>
          <w:sz w:val="20"/>
          <w:szCs w:val="20"/>
        </w:rPr>
        <w:t>Bydgoszcz, umieszczają</w:t>
      </w:r>
      <w:r w:rsidRPr="00265539">
        <w:rPr>
          <w:rFonts w:cs="Calibri"/>
          <w:sz w:val="20"/>
          <w:szCs w:val="20"/>
        </w:rPr>
        <w:t xml:space="preserve"> ogłoszenie o następującej treści:</w:t>
      </w:r>
    </w:p>
    <w:p w14:paraId="5B741417" w14:textId="661EBA71" w:rsidR="00991C59" w:rsidRPr="00265539" w:rsidRDefault="00991C59" w:rsidP="00265539">
      <w:pPr>
        <w:pStyle w:val="Tekstpodstawowywcity"/>
        <w:tabs>
          <w:tab w:val="left" w:pos="284"/>
          <w:tab w:val="right" w:pos="10206"/>
        </w:tabs>
        <w:spacing w:line="360" w:lineRule="auto"/>
        <w:ind w:left="284" w:right="260" w:firstLine="0"/>
        <w:jc w:val="both"/>
        <w:rPr>
          <w:rFonts w:ascii="Calibri" w:hAnsi="Calibri" w:cs="Calibri"/>
          <w:b/>
          <w:sz w:val="20"/>
          <w:szCs w:val="20"/>
        </w:rPr>
      </w:pPr>
      <w:r w:rsidRPr="00265539">
        <w:rPr>
          <w:rFonts w:ascii="Calibri" w:hAnsi="Calibri" w:cs="Calibri"/>
          <w:sz w:val="20"/>
          <w:szCs w:val="20"/>
        </w:rPr>
        <w:t xml:space="preserve">Miejskie Zakłady Komunikacyjne </w:t>
      </w:r>
      <w:r w:rsidR="00265539" w:rsidRPr="00265539">
        <w:rPr>
          <w:rFonts w:ascii="Calibri" w:hAnsi="Calibri" w:cs="Calibri"/>
          <w:sz w:val="20"/>
          <w:szCs w:val="20"/>
        </w:rPr>
        <w:t>Spółka z</w:t>
      </w:r>
      <w:r w:rsidRPr="00265539">
        <w:rPr>
          <w:rFonts w:ascii="Calibri" w:hAnsi="Calibri" w:cs="Calibri"/>
          <w:sz w:val="20"/>
          <w:szCs w:val="20"/>
        </w:rPr>
        <w:t xml:space="preserve"> Ograniczoną Odpowiedzialnością ul. Inowrocławska 11, 85-153 </w:t>
      </w:r>
      <w:r w:rsidR="00265539" w:rsidRPr="00265539">
        <w:rPr>
          <w:rFonts w:ascii="Calibri" w:hAnsi="Calibri" w:cs="Calibri"/>
          <w:sz w:val="20"/>
          <w:szCs w:val="20"/>
        </w:rPr>
        <w:t>Bydgoszcz ogłaszają</w:t>
      </w:r>
      <w:r w:rsidRPr="00265539">
        <w:rPr>
          <w:rFonts w:ascii="Calibri" w:hAnsi="Calibri" w:cs="Calibri"/>
          <w:sz w:val="20"/>
          <w:szCs w:val="20"/>
        </w:rPr>
        <w:t xml:space="preserve"> sprzedaż w formie ofertowo-pisemnej:</w:t>
      </w:r>
      <w:r w:rsidRPr="00265539">
        <w:rPr>
          <w:rFonts w:ascii="Calibri" w:hAnsi="Calibri" w:cs="Calibri"/>
          <w:bCs/>
          <w:sz w:val="20"/>
          <w:szCs w:val="20"/>
        </w:rPr>
        <w:t xml:space="preserve"> </w:t>
      </w:r>
      <w:r w:rsidR="008D3D59" w:rsidRPr="008D3D59">
        <w:rPr>
          <w:rFonts w:ascii="Calibri" w:hAnsi="Calibri" w:cs="Calibri"/>
          <w:b/>
          <w:sz w:val="20"/>
          <w:szCs w:val="20"/>
        </w:rPr>
        <w:t>Sprawnych</w:t>
      </w:r>
      <w:r w:rsidR="008D3D59">
        <w:rPr>
          <w:rFonts w:ascii="Calibri" w:hAnsi="Calibri" w:cs="Calibri"/>
          <w:bCs/>
          <w:sz w:val="20"/>
          <w:szCs w:val="20"/>
        </w:rPr>
        <w:t xml:space="preserve"> </w:t>
      </w:r>
      <w:r w:rsidRPr="00265539">
        <w:rPr>
          <w:rFonts w:ascii="Calibri" w:hAnsi="Calibri" w:cs="Calibri"/>
          <w:b/>
          <w:sz w:val="20"/>
          <w:szCs w:val="20"/>
        </w:rPr>
        <w:t>używanych</w:t>
      </w:r>
      <w:r w:rsidR="008D3D59">
        <w:rPr>
          <w:rFonts w:ascii="Calibri" w:hAnsi="Calibri" w:cs="Calibri"/>
          <w:b/>
          <w:sz w:val="20"/>
          <w:szCs w:val="20"/>
        </w:rPr>
        <w:t xml:space="preserve"> części</w:t>
      </w:r>
      <w:r w:rsidRPr="00265539">
        <w:rPr>
          <w:rFonts w:ascii="Calibri" w:hAnsi="Calibri" w:cs="Calibri"/>
          <w:b/>
          <w:sz w:val="20"/>
          <w:szCs w:val="20"/>
        </w:rPr>
        <w:t xml:space="preserve"> tramwajowych i wyposażenia.</w:t>
      </w:r>
    </w:p>
    <w:p w14:paraId="567A7FA0" w14:textId="77777777" w:rsidR="000A7375" w:rsidRDefault="000A7375" w:rsidP="002B0C2F"/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107"/>
        <w:gridCol w:w="4678"/>
        <w:gridCol w:w="1275"/>
      </w:tblGrid>
      <w:tr w:rsidR="0085278F" w:rsidRPr="0085278F" w14:paraId="64E6976E" w14:textId="77777777" w:rsidTr="0085278F">
        <w:trPr>
          <w:trHeight w:val="63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4B73B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5170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b/>
                <w:bCs/>
                <w:color w:val="000000"/>
                <w:lang w:eastAsia="pl-PL"/>
              </w:rPr>
              <w:t>Nazwa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0B07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7077A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85278F" w:rsidRPr="0085278F" w14:paraId="663DB688" w14:textId="77777777" w:rsidTr="0085278F">
        <w:trPr>
          <w:trHeight w:val="951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C3511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1.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CD2C5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Biletomat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ECAAC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Producent: MERA -SYSTEM</w:t>
            </w:r>
          </w:p>
          <w:p w14:paraId="5FC2131B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Model: BM-102</w:t>
            </w:r>
          </w:p>
          <w:p w14:paraId="3363DEEE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 xml:space="preserve">Rok produkcji 2015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C2E6C" w14:textId="2E9634E9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11</w:t>
            </w:r>
            <w:r w:rsidR="00265539">
              <w:rPr>
                <w:rFonts w:eastAsia="Times New Roman" w:cs="Calibri"/>
                <w:color w:val="000000"/>
                <w:lang w:eastAsia="pl-PL"/>
              </w:rPr>
              <w:t xml:space="preserve"> szt.</w:t>
            </w:r>
          </w:p>
        </w:tc>
      </w:tr>
      <w:tr w:rsidR="0085278F" w:rsidRPr="0085278F" w14:paraId="60C31F9F" w14:textId="77777777" w:rsidTr="0085278F">
        <w:trPr>
          <w:trHeight w:val="1134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05C51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2.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27243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Transformator Średniego napięcia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617DA" w14:textId="46360ECA" w:rsidR="0085278F" w:rsidRPr="0085278F" w:rsidRDefault="00265539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Producent:</w:t>
            </w:r>
            <w:r w:rsidR="0085278F" w:rsidRPr="0085278F">
              <w:rPr>
                <w:rFonts w:eastAsia="Times New Roman" w:cs="Calibri"/>
                <w:color w:val="000000"/>
                <w:lang w:eastAsia="pl-PL"/>
              </w:rPr>
              <w:t xml:space="preserve"> ELTA Fabryka Transformatorów i Aparatury Trakcyjnej Łódź</w:t>
            </w:r>
          </w:p>
          <w:p w14:paraId="30DE0A25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Typ: TO-400/15</w:t>
            </w:r>
          </w:p>
          <w:p w14:paraId="51380256" w14:textId="77777777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Rok produkcji: 1981 i 1985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6F5C" w14:textId="526D859E" w:rsidR="0085278F" w:rsidRPr="0085278F" w:rsidRDefault="0085278F" w:rsidP="008527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85278F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265539">
              <w:rPr>
                <w:rFonts w:eastAsia="Times New Roman" w:cs="Calibri"/>
                <w:color w:val="000000"/>
                <w:lang w:eastAsia="pl-PL"/>
              </w:rPr>
              <w:t xml:space="preserve"> szt.</w:t>
            </w:r>
          </w:p>
        </w:tc>
      </w:tr>
    </w:tbl>
    <w:p w14:paraId="7A848AA6" w14:textId="77777777" w:rsidR="0085278F" w:rsidRDefault="0085278F" w:rsidP="002B0C2F"/>
    <w:p w14:paraId="73E4BFE7" w14:textId="77777777" w:rsidR="008D3D59" w:rsidRDefault="008D3D59" w:rsidP="002B0C2F"/>
    <w:p w14:paraId="4C09F8EC" w14:textId="77777777" w:rsidR="00265539" w:rsidRDefault="00265539" w:rsidP="00265539">
      <w:pPr>
        <w:spacing w:after="0"/>
      </w:pPr>
    </w:p>
    <w:p w14:paraId="4D3815AF" w14:textId="5DE69D6F" w:rsidR="008C1D6B" w:rsidRPr="00265539" w:rsidRDefault="008C1D6B" w:rsidP="00265539">
      <w:pPr>
        <w:pStyle w:val="Tekstpodstawowywcity"/>
        <w:spacing w:line="360" w:lineRule="auto"/>
        <w:ind w:left="284" w:right="260" w:firstLine="0"/>
        <w:jc w:val="both"/>
        <w:rPr>
          <w:rFonts w:ascii="Calibri" w:hAnsi="Calibri" w:cs="Calibri"/>
          <w:sz w:val="20"/>
          <w:szCs w:val="20"/>
        </w:rPr>
      </w:pPr>
      <w:r w:rsidRPr="00265539">
        <w:rPr>
          <w:rFonts w:ascii="Calibri" w:hAnsi="Calibri" w:cs="Calibri"/>
          <w:sz w:val="20"/>
          <w:szCs w:val="20"/>
        </w:rPr>
        <w:t xml:space="preserve">Warunki </w:t>
      </w:r>
      <w:r w:rsidR="00265539" w:rsidRPr="00265539">
        <w:rPr>
          <w:rFonts w:ascii="Calibri" w:hAnsi="Calibri" w:cs="Calibri"/>
          <w:sz w:val="20"/>
          <w:szCs w:val="20"/>
        </w:rPr>
        <w:t>sprzedaży:</w:t>
      </w:r>
    </w:p>
    <w:p w14:paraId="7BA4AAAB" w14:textId="62D68E41" w:rsidR="008C1D6B" w:rsidRPr="00265539" w:rsidRDefault="008C1D6B" w:rsidP="00265539">
      <w:pPr>
        <w:pStyle w:val="Tekstpodstawowywcity"/>
        <w:numPr>
          <w:ilvl w:val="0"/>
          <w:numId w:val="1"/>
        </w:numPr>
        <w:tabs>
          <w:tab w:val="clear" w:pos="1065"/>
          <w:tab w:val="num" w:pos="567"/>
        </w:tabs>
        <w:spacing w:line="360" w:lineRule="auto"/>
        <w:ind w:left="284" w:right="260" w:firstLine="142"/>
        <w:jc w:val="both"/>
        <w:rPr>
          <w:rFonts w:ascii="Calibri" w:hAnsi="Calibri" w:cs="Calibri"/>
          <w:sz w:val="20"/>
          <w:szCs w:val="20"/>
        </w:rPr>
      </w:pPr>
      <w:r w:rsidRPr="00265539">
        <w:rPr>
          <w:rFonts w:ascii="Calibri" w:hAnsi="Calibri" w:cs="Calibri"/>
          <w:sz w:val="20"/>
          <w:szCs w:val="20"/>
        </w:rPr>
        <w:t>Faktura lub paragon fiskalny zostanie wystawiony w oparciu o najkorzystniejszą ofertę zakupu</w:t>
      </w:r>
      <w:r w:rsidR="00265539">
        <w:rPr>
          <w:rFonts w:ascii="Calibri" w:hAnsi="Calibri" w:cs="Calibri"/>
          <w:sz w:val="20"/>
          <w:szCs w:val="20"/>
        </w:rPr>
        <w:t>.</w:t>
      </w:r>
    </w:p>
    <w:p w14:paraId="773468FD" w14:textId="77777777" w:rsidR="008C1D6B" w:rsidRPr="00265539" w:rsidRDefault="008C1D6B" w:rsidP="00265539">
      <w:pPr>
        <w:pStyle w:val="Tekstpodstawowywcity"/>
        <w:numPr>
          <w:ilvl w:val="0"/>
          <w:numId w:val="1"/>
        </w:numPr>
        <w:tabs>
          <w:tab w:val="clear" w:pos="1065"/>
          <w:tab w:val="num" w:pos="567"/>
        </w:tabs>
        <w:spacing w:line="360" w:lineRule="auto"/>
        <w:ind w:left="284" w:right="260" w:firstLine="142"/>
        <w:jc w:val="both"/>
        <w:rPr>
          <w:rFonts w:ascii="Calibri" w:hAnsi="Calibri" w:cs="Calibri"/>
          <w:sz w:val="20"/>
          <w:szCs w:val="20"/>
        </w:rPr>
      </w:pPr>
      <w:r w:rsidRPr="00265539">
        <w:rPr>
          <w:rFonts w:ascii="Calibri" w:hAnsi="Calibri" w:cs="Calibri"/>
          <w:sz w:val="20"/>
          <w:szCs w:val="20"/>
        </w:rPr>
        <w:t>Kryterium oceny ofert- najwyższa cena netto za sztukę.</w:t>
      </w:r>
    </w:p>
    <w:p w14:paraId="30ACB051" w14:textId="76C92FCB" w:rsidR="008C1D6B" w:rsidRPr="00265539" w:rsidRDefault="008C1D6B" w:rsidP="00265539">
      <w:pPr>
        <w:pStyle w:val="Tekstpodstawowywcity"/>
        <w:numPr>
          <w:ilvl w:val="0"/>
          <w:numId w:val="1"/>
        </w:numPr>
        <w:tabs>
          <w:tab w:val="clear" w:pos="1065"/>
          <w:tab w:val="num" w:pos="567"/>
        </w:tabs>
        <w:spacing w:line="360" w:lineRule="auto"/>
        <w:ind w:left="284" w:right="260" w:firstLine="142"/>
        <w:jc w:val="both"/>
        <w:rPr>
          <w:rFonts w:ascii="Calibri" w:hAnsi="Calibri" w:cs="Calibri"/>
          <w:sz w:val="20"/>
          <w:szCs w:val="20"/>
        </w:rPr>
      </w:pPr>
      <w:r w:rsidRPr="00265539">
        <w:rPr>
          <w:rFonts w:ascii="Calibri" w:hAnsi="Calibri" w:cs="Calibri"/>
          <w:sz w:val="20"/>
          <w:szCs w:val="20"/>
        </w:rPr>
        <w:t xml:space="preserve">Dopuszcza się składanie ofert </w:t>
      </w:r>
      <w:r w:rsidR="00265539" w:rsidRPr="00265539">
        <w:rPr>
          <w:rFonts w:ascii="Calibri" w:hAnsi="Calibri" w:cs="Calibri"/>
          <w:sz w:val="20"/>
          <w:szCs w:val="20"/>
        </w:rPr>
        <w:t>cząstkowych na</w:t>
      </w:r>
      <w:r w:rsidRPr="00265539">
        <w:rPr>
          <w:rFonts w:ascii="Calibri" w:hAnsi="Calibri" w:cs="Calibri"/>
          <w:sz w:val="20"/>
          <w:szCs w:val="20"/>
        </w:rPr>
        <w:t xml:space="preserve"> poszczególny asortyment.</w:t>
      </w:r>
    </w:p>
    <w:p w14:paraId="6BF4D762" w14:textId="6D36A328" w:rsidR="008C1D6B" w:rsidRPr="00265539" w:rsidRDefault="008C1D6B" w:rsidP="00265539">
      <w:pPr>
        <w:pStyle w:val="Tekstpodstawowywcity"/>
        <w:spacing w:line="360" w:lineRule="auto"/>
        <w:ind w:left="284" w:right="260" w:firstLine="0"/>
        <w:jc w:val="both"/>
        <w:rPr>
          <w:rFonts w:ascii="Calibri" w:hAnsi="Calibri" w:cs="Calibri"/>
          <w:sz w:val="20"/>
          <w:szCs w:val="20"/>
        </w:rPr>
      </w:pPr>
      <w:r w:rsidRPr="00265539">
        <w:rPr>
          <w:rFonts w:ascii="Calibri" w:hAnsi="Calibri" w:cs="Calibri"/>
          <w:sz w:val="20"/>
          <w:szCs w:val="20"/>
        </w:rPr>
        <w:t xml:space="preserve">Informacji o ofercie udziela Dział </w:t>
      </w:r>
      <w:r w:rsidR="00265539" w:rsidRPr="00265539">
        <w:rPr>
          <w:rFonts w:ascii="Calibri" w:hAnsi="Calibri" w:cs="Calibri"/>
          <w:sz w:val="20"/>
          <w:szCs w:val="20"/>
        </w:rPr>
        <w:t>Napraw</w:t>
      </w:r>
      <w:r w:rsidRPr="00265539">
        <w:rPr>
          <w:rFonts w:ascii="Calibri" w:hAnsi="Calibri" w:cs="Calibri"/>
          <w:sz w:val="20"/>
          <w:szCs w:val="20"/>
        </w:rPr>
        <w:t xml:space="preserve"> </w:t>
      </w:r>
      <w:r w:rsidR="00265539" w:rsidRPr="00265539">
        <w:rPr>
          <w:rFonts w:ascii="Calibri" w:hAnsi="Calibri" w:cs="Calibri"/>
          <w:sz w:val="20"/>
          <w:szCs w:val="20"/>
        </w:rPr>
        <w:t xml:space="preserve">i Remontów Tramwajów </w:t>
      </w:r>
      <w:r w:rsidRPr="00265539">
        <w:rPr>
          <w:rFonts w:ascii="Calibri" w:hAnsi="Calibri" w:cs="Calibri"/>
          <w:sz w:val="20"/>
          <w:szCs w:val="20"/>
        </w:rPr>
        <w:t>tel. 602 750 782</w:t>
      </w:r>
    </w:p>
    <w:p w14:paraId="2AF7C124" w14:textId="38AB7D17" w:rsidR="008C1D6B" w:rsidRPr="00265539" w:rsidRDefault="008C1D6B" w:rsidP="00265539">
      <w:pPr>
        <w:spacing w:line="360" w:lineRule="auto"/>
        <w:ind w:left="284" w:right="260"/>
        <w:jc w:val="both"/>
        <w:rPr>
          <w:rFonts w:cs="Calibri"/>
          <w:sz w:val="20"/>
          <w:szCs w:val="20"/>
        </w:rPr>
      </w:pPr>
      <w:r w:rsidRPr="00265539">
        <w:rPr>
          <w:rFonts w:cs="Calibri"/>
          <w:sz w:val="20"/>
          <w:szCs w:val="20"/>
        </w:rPr>
        <w:t>Oferty pisemne należy przesłać lub dostarczyć do Spółki z dopiskiem: Oferta „</w:t>
      </w:r>
      <w:r w:rsidR="00265539">
        <w:rPr>
          <w:rFonts w:cs="Calibri"/>
          <w:sz w:val="20"/>
          <w:szCs w:val="20"/>
        </w:rPr>
        <w:t>S</w:t>
      </w:r>
      <w:r w:rsidRPr="00265539">
        <w:rPr>
          <w:rFonts w:cs="Calibri"/>
          <w:sz w:val="20"/>
          <w:szCs w:val="20"/>
        </w:rPr>
        <w:t>przedaż części</w:t>
      </w:r>
      <w:r w:rsidR="00265539" w:rsidRPr="00265539">
        <w:rPr>
          <w:rFonts w:cs="Calibri"/>
          <w:sz w:val="20"/>
          <w:szCs w:val="20"/>
        </w:rPr>
        <w:t xml:space="preserve"> i wyposażenia</w:t>
      </w:r>
      <w:r w:rsidRPr="00265539">
        <w:rPr>
          <w:rFonts w:cs="Calibri"/>
          <w:sz w:val="20"/>
          <w:szCs w:val="20"/>
        </w:rPr>
        <w:t xml:space="preserve">” Dział </w:t>
      </w:r>
      <w:r w:rsidR="00265539" w:rsidRPr="00265539">
        <w:rPr>
          <w:rFonts w:cs="Calibri"/>
          <w:sz w:val="20"/>
          <w:szCs w:val="20"/>
        </w:rPr>
        <w:t>Napraw i Remontów Tramwajów</w:t>
      </w:r>
      <w:r w:rsidRPr="00265539">
        <w:rPr>
          <w:rFonts w:cs="Calibri"/>
          <w:sz w:val="20"/>
          <w:szCs w:val="20"/>
        </w:rPr>
        <w:t xml:space="preserve"> – w terminie </w:t>
      </w:r>
      <w:r w:rsidRPr="00265539">
        <w:rPr>
          <w:rFonts w:cs="Calibri"/>
          <w:b/>
          <w:sz w:val="20"/>
          <w:szCs w:val="20"/>
        </w:rPr>
        <w:t>do 21.05.2026.</w:t>
      </w:r>
      <w:r w:rsidRPr="00265539">
        <w:rPr>
          <w:rFonts w:cs="Calibri"/>
          <w:sz w:val="20"/>
          <w:szCs w:val="20"/>
        </w:rPr>
        <w:t xml:space="preserve"> Zastrzegamy sobie prawo unieważnienia sprzedaży w części lub całości bez podania przyczyny.</w:t>
      </w:r>
    </w:p>
    <w:p w14:paraId="49F0AC36" w14:textId="52597130" w:rsidR="004F2DC1" w:rsidRDefault="004F2DC1" w:rsidP="004F2DC1">
      <w:pPr>
        <w:spacing w:after="0" w:line="360" w:lineRule="auto"/>
        <w:ind w:left="6372" w:firstLine="708"/>
        <w:jc w:val="both"/>
        <w:rPr>
          <w:rFonts w:cs="Calibri"/>
          <w:b/>
          <w:bCs/>
          <w:sz w:val="16"/>
          <w:szCs w:val="16"/>
          <w:lang w:eastAsia="pl-PL"/>
        </w:rPr>
      </w:pPr>
      <w:r>
        <w:rPr>
          <w:rFonts w:cs="Calibri"/>
          <w:b/>
          <w:bCs/>
          <w:sz w:val="16"/>
          <w:szCs w:val="16"/>
        </w:rPr>
        <w:t xml:space="preserve">       Z poważaniem </w:t>
      </w:r>
    </w:p>
    <w:p w14:paraId="310B7613" w14:textId="11085F2C" w:rsidR="004F2DC1" w:rsidRDefault="004F2DC1" w:rsidP="004F2DC1">
      <w:pPr>
        <w:spacing w:after="0" w:line="360" w:lineRule="auto"/>
        <w:jc w:val="both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  <w:t xml:space="preserve">Kierownik Działu Napraw i Remontów Tramwajów </w:t>
      </w:r>
    </w:p>
    <w:p w14:paraId="0645BAF3" w14:textId="759EB5CB" w:rsidR="008C1D6B" w:rsidRDefault="004F2DC1" w:rsidP="004F2DC1">
      <w:pPr>
        <w:spacing w:after="0"/>
      </w:pP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</w:r>
      <w:r>
        <w:rPr>
          <w:rFonts w:cs="Calibri"/>
          <w:b/>
          <w:bCs/>
          <w:sz w:val="16"/>
          <w:szCs w:val="16"/>
        </w:rPr>
        <w:tab/>
        <w:t xml:space="preserve">                    </w:t>
      </w:r>
      <w:r w:rsidR="008D3D59">
        <w:rPr>
          <w:rFonts w:cs="Calibri"/>
          <w:b/>
          <w:bCs/>
          <w:sz w:val="16"/>
          <w:szCs w:val="16"/>
        </w:rPr>
        <w:t xml:space="preserve"> </w:t>
      </w:r>
      <w:r>
        <w:rPr>
          <w:rFonts w:cs="Calibri"/>
          <w:b/>
          <w:bCs/>
          <w:sz w:val="16"/>
          <w:szCs w:val="16"/>
        </w:rPr>
        <w:t xml:space="preserve">       Rafał Bogucki</w:t>
      </w:r>
    </w:p>
    <w:p w14:paraId="0C7E1B18" w14:textId="1803C4BD" w:rsidR="004F2DC1" w:rsidRDefault="004F2DC1" w:rsidP="002B0C2F">
      <w:r>
        <w:t xml:space="preserve"> </w:t>
      </w:r>
    </w:p>
    <w:p w14:paraId="5AB378CF" w14:textId="77777777" w:rsidR="004F2DC1" w:rsidRDefault="004F2DC1" w:rsidP="002B0C2F"/>
    <w:p w14:paraId="3FE95AA5" w14:textId="77777777" w:rsidR="004F2DC1" w:rsidRDefault="004F2DC1" w:rsidP="002B0C2F"/>
    <w:p w14:paraId="25CBACA9" w14:textId="77777777" w:rsidR="004F2DC1" w:rsidRDefault="004F2DC1" w:rsidP="002B0C2F"/>
    <w:p w14:paraId="7DFBDD55" w14:textId="77777777" w:rsidR="004F2DC1" w:rsidRDefault="004F2DC1" w:rsidP="002B0C2F"/>
    <w:p w14:paraId="04FF69C7" w14:textId="77777777" w:rsidR="004F2DC1" w:rsidRDefault="004F2DC1" w:rsidP="002B0C2F"/>
    <w:p w14:paraId="34757D63" w14:textId="390626DE" w:rsidR="004F2DC1" w:rsidRDefault="004F2DC1" w:rsidP="002B0C2F">
      <w:r>
        <w:rPr>
          <w:noProof/>
        </w:rPr>
        <w:drawing>
          <wp:inline distT="0" distB="0" distL="0" distR="0" wp14:anchorId="4E787158" wp14:editId="63FE3046">
            <wp:extent cx="2193078" cy="2924175"/>
            <wp:effectExtent l="0" t="0" r="0" b="0"/>
            <wp:docPr id="1510035283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035283" name="Obraz 151003528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8576" cy="293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</w:t>
      </w:r>
      <w:r>
        <w:rPr>
          <w:noProof/>
        </w:rPr>
        <w:drawing>
          <wp:inline distT="0" distB="0" distL="0" distR="0" wp14:anchorId="4623160D" wp14:editId="5A0DF1B2">
            <wp:extent cx="2178791" cy="2905125"/>
            <wp:effectExtent l="0" t="0" r="0" b="0"/>
            <wp:docPr id="156082087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820872" name="Obraz 156082087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165" cy="292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701B7" w14:textId="1B170FA8" w:rsidR="004F2DC1" w:rsidRDefault="004F2DC1" w:rsidP="002B0C2F">
      <w:r>
        <w:rPr>
          <w:noProof/>
        </w:rPr>
        <w:drawing>
          <wp:inline distT="0" distB="0" distL="0" distR="0" wp14:anchorId="7351291B" wp14:editId="67AC0DFF">
            <wp:extent cx="2895416" cy="2171700"/>
            <wp:effectExtent l="0" t="0" r="635" b="0"/>
            <wp:docPr id="83176326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763264" name="Obraz 83176326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3004" cy="217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5EC04EA3" wp14:editId="29DEE962">
            <wp:extent cx="2894965" cy="2171363"/>
            <wp:effectExtent l="0" t="0" r="635" b="635"/>
            <wp:docPr id="136814120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141202" name="Obraz 136814120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1628" cy="218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8A107" w14:textId="0D008A14" w:rsidR="004F2DC1" w:rsidRDefault="004F2DC1" w:rsidP="002B0C2F">
      <w:r>
        <w:rPr>
          <w:noProof/>
        </w:rPr>
        <w:drawing>
          <wp:inline distT="0" distB="0" distL="0" distR="0" wp14:anchorId="63531262" wp14:editId="6DE3DFCF">
            <wp:extent cx="2114550" cy="2819467"/>
            <wp:effectExtent l="0" t="0" r="0" b="0"/>
            <wp:docPr id="1179786209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86209" name="Obraz 117978620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046" cy="283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3EA8B896" wp14:editId="3D011733">
            <wp:extent cx="2133600" cy="2844865"/>
            <wp:effectExtent l="0" t="0" r="0" b="0"/>
            <wp:docPr id="636469474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469474" name="Obraz 63646947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7861" cy="286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68BDCAA0" wp14:editId="6285AB14">
            <wp:extent cx="2142490" cy="2856722"/>
            <wp:effectExtent l="0" t="0" r="0" b="1270"/>
            <wp:docPr id="201513065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130652" name="Obraz 201513065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467" cy="28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E5C42" w14:textId="77777777" w:rsidR="004F2DC1" w:rsidRDefault="004F2DC1" w:rsidP="002B0C2F"/>
    <w:p w14:paraId="5F85F6FF" w14:textId="7616F286" w:rsidR="004F2DC1" w:rsidRPr="002B0C2F" w:rsidRDefault="004F2DC1" w:rsidP="002B0C2F"/>
    <w:sectPr w:rsidR="004F2DC1" w:rsidRPr="002B0C2F" w:rsidSect="00E5363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142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48251" w14:textId="77777777" w:rsidR="00FE0EE1" w:rsidRDefault="00FE0EE1" w:rsidP="00FD261D">
      <w:pPr>
        <w:spacing w:after="0" w:line="240" w:lineRule="auto"/>
      </w:pPr>
      <w:r>
        <w:separator/>
      </w:r>
    </w:p>
  </w:endnote>
  <w:endnote w:type="continuationSeparator" w:id="0">
    <w:p w14:paraId="18DBE9AA" w14:textId="77777777" w:rsidR="00FE0EE1" w:rsidRDefault="00FE0EE1" w:rsidP="00FD2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5C9F" w14:textId="77777777" w:rsidR="002F545E" w:rsidRDefault="002F5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92FC" w14:textId="77777777" w:rsidR="0026655D" w:rsidRDefault="0026655D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145C057" w14:textId="77777777" w:rsidR="00345E7D" w:rsidRDefault="00345E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7C5E" w14:textId="2F31E9FD" w:rsidR="00E5563F" w:rsidRDefault="00265539" w:rsidP="00B4093A">
    <w:pPr>
      <w:pStyle w:val="Stopka"/>
      <w:ind w:right="-2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AD5AEB" wp14:editId="19FD8DB4">
              <wp:simplePos x="0" y="0"/>
              <wp:positionH relativeFrom="column">
                <wp:posOffset>-384810</wp:posOffset>
              </wp:positionH>
              <wp:positionV relativeFrom="paragraph">
                <wp:posOffset>-91440</wp:posOffset>
              </wp:positionV>
              <wp:extent cx="7411720" cy="0"/>
              <wp:effectExtent l="5715" t="13335" r="12065" b="5715"/>
              <wp:wrapNone/>
              <wp:docPr id="1661054003" name="AutoShap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117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4472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85F6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9" o:spid="_x0000_s1026" type="#_x0000_t32" style="position:absolute;margin-left:-30.3pt;margin-top:-7.2pt;width:58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" strokecolor="#4472c4"/>
          </w:pict>
        </mc:Fallback>
      </mc:AlternateContent>
    </w:r>
    <w:r>
      <w:rPr>
        <w:noProof/>
      </w:rPr>
      <w:drawing>
        <wp:inline distT="0" distB="0" distL="0" distR="0" wp14:anchorId="07859EF3" wp14:editId="2E1A9C00">
          <wp:extent cx="6638925" cy="990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EDD255" w14:textId="77777777" w:rsidR="00E5563F" w:rsidRPr="00E5563F" w:rsidRDefault="00E5563F" w:rsidP="00B4093A">
    <w:pPr>
      <w:pStyle w:val="Stopka"/>
      <w:ind w:right="-24"/>
      <w:rPr>
        <w:sz w:val="12"/>
        <w:szCs w:val="12"/>
      </w:rPr>
    </w:pPr>
  </w:p>
  <w:p w14:paraId="55AAB27C" w14:textId="77777777" w:rsidR="00502DDF" w:rsidRDefault="00502DDF" w:rsidP="00B4093A">
    <w:pPr>
      <w:pStyle w:val="Stopka"/>
      <w:ind w:right="-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8394" w14:textId="77777777" w:rsidR="00FE0EE1" w:rsidRDefault="00FE0EE1" w:rsidP="00FD261D">
      <w:pPr>
        <w:spacing w:after="0" w:line="240" w:lineRule="auto"/>
      </w:pPr>
      <w:r>
        <w:separator/>
      </w:r>
    </w:p>
  </w:footnote>
  <w:footnote w:type="continuationSeparator" w:id="0">
    <w:p w14:paraId="1F6E5620" w14:textId="77777777" w:rsidR="00FE0EE1" w:rsidRDefault="00FE0EE1" w:rsidP="00FD2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C9FB" w14:textId="77777777" w:rsidR="002F545E" w:rsidRDefault="002F54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952E" w14:textId="77777777" w:rsidR="002F545E" w:rsidRDefault="002F54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DCE32" w14:textId="2683A800" w:rsidR="00B4093A" w:rsidRDefault="00265539" w:rsidP="00B4093A">
    <w:pPr>
      <w:pStyle w:val="Nagwek"/>
      <w:spacing w:line="276" w:lineRule="auto"/>
      <w:jc w:val="center"/>
      <w:rPr>
        <w:rFonts w:ascii="Arial Narrow" w:hAnsi="Arial Narrow"/>
        <w:b/>
        <w:bCs/>
        <w:color w:val="4472C4"/>
        <w:spacing w:val="8"/>
        <w:sz w:val="28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66CE1216" wp14:editId="5FBE6709">
          <wp:simplePos x="0" y="0"/>
          <wp:positionH relativeFrom="page">
            <wp:posOffset>588645</wp:posOffset>
          </wp:positionH>
          <wp:positionV relativeFrom="page">
            <wp:posOffset>302895</wp:posOffset>
          </wp:positionV>
          <wp:extent cx="1091565" cy="868680"/>
          <wp:effectExtent l="0" t="0" r="0" b="0"/>
          <wp:wrapNone/>
          <wp:docPr id="27" name="Obraz 2" descr="Logo4_na_biał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4_na_biał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2C0F" w14:textId="77777777" w:rsidR="00B4093A" w:rsidRDefault="00B4093A" w:rsidP="0026609C">
    <w:pPr>
      <w:pStyle w:val="Nagwek"/>
      <w:jc w:val="center"/>
      <w:rPr>
        <w:rFonts w:ascii="Arial Narrow" w:hAnsi="Arial Narrow"/>
        <w:b/>
        <w:bCs/>
        <w:color w:val="4472C4"/>
        <w:spacing w:val="8"/>
        <w:sz w:val="28"/>
      </w:rPr>
    </w:pPr>
  </w:p>
  <w:p w14:paraId="65A2F165" w14:textId="2F246C3B" w:rsidR="000C42BB" w:rsidRPr="000C42BB" w:rsidRDefault="00265539" w:rsidP="0026609C">
    <w:pPr>
      <w:pStyle w:val="Nagwek"/>
      <w:jc w:val="center"/>
      <w:rPr>
        <w:rFonts w:ascii="Arial Narrow" w:hAnsi="Arial Narrow"/>
        <w:b/>
        <w:bCs/>
        <w:color w:val="4472C4"/>
        <w:spacing w:val="8"/>
        <w:szCs w:val="3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A98BA40" wp14:editId="433A5039">
          <wp:simplePos x="0" y="0"/>
          <wp:positionH relativeFrom="page">
            <wp:posOffset>5988050</wp:posOffset>
          </wp:positionH>
          <wp:positionV relativeFrom="page">
            <wp:posOffset>560070</wp:posOffset>
          </wp:positionV>
          <wp:extent cx="974090" cy="410210"/>
          <wp:effectExtent l="0" t="0" r="0" b="0"/>
          <wp:wrapNone/>
          <wp:docPr id="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42BB" w:rsidRPr="000C42BB">
      <w:rPr>
        <w:rFonts w:ascii="Arial Narrow" w:hAnsi="Arial Narrow"/>
        <w:b/>
        <w:bCs/>
        <w:color w:val="4472C4"/>
        <w:spacing w:val="8"/>
        <w:sz w:val="28"/>
      </w:rPr>
      <w:t xml:space="preserve">MIEJSKIE ZAKŁADY KOMUNIKACYJNE </w:t>
    </w:r>
    <w:r w:rsidR="000C42BB" w:rsidRPr="000C42BB">
      <w:rPr>
        <w:rFonts w:ascii="Arial Narrow" w:hAnsi="Arial Narrow"/>
        <w:b/>
        <w:bCs/>
        <w:color w:val="4472C4"/>
        <w:spacing w:val="8"/>
        <w:sz w:val="28"/>
      </w:rPr>
      <w:br/>
    </w:r>
    <w:r w:rsidR="000C42BB" w:rsidRPr="000C42BB">
      <w:rPr>
        <w:rFonts w:ascii="Arial Narrow" w:hAnsi="Arial Narrow"/>
        <w:b/>
        <w:bCs/>
        <w:color w:val="4472C4"/>
        <w:spacing w:val="8"/>
        <w:szCs w:val="32"/>
      </w:rPr>
      <w:t>Spółka z ograniczoną odpowiedzialnością</w:t>
    </w:r>
    <w:r w:rsidR="000C42BB" w:rsidRPr="000C42BB">
      <w:rPr>
        <w:rFonts w:ascii="Times New Roman" w:hAnsi="Times New Roman"/>
        <w:noProof/>
        <w:sz w:val="20"/>
        <w:szCs w:val="20"/>
      </w:rPr>
      <w:t xml:space="preserve"> </w:t>
    </w:r>
  </w:p>
  <w:p w14:paraId="3713A781" w14:textId="5C392B62" w:rsidR="0026609C" w:rsidRDefault="00265539" w:rsidP="000C42BB">
    <w:pPr>
      <w:jc w:val="center"/>
      <w:rPr>
        <w:rFonts w:ascii="Arial Narrow" w:hAnsi="Arial Narrow"/>
        <w:b/>
        <w:bCs/>
        <w:color w:val="4472C4"/>
        <w:spacing w:val="8"/>
        <w:sz w:val="24"/>
        <w:szCs w:val="32"/>
      </w:rPr>
    </w:pPr>
    <w:r>
      <w:rPr>
        <w:rFonts w:ascii="Arial Narrow" w:hAnsi="Arial Narrow"/>
        <w:b/>
        <w:bCs/>
        <w:noProof/>
        <w:color w:val="4472C4"/>
        <w:spacing w:val="8"/>
        <w:sz w:val="24"/>
        <w:szCs w:val="3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2DDE14" wp14:editId="22DB903D">
              <wp:simplePos x="0" y="0"/>
              <wp:positionH relativeFrom="column">
                <wp:posOffset>-1852295</wp:posOffset>
              </wp:positionH>
              <wp:positionV relativeFrom="paragraph">
                <wp:posOffset>333375</wp:posOffset>
              </wp:positionV>
              <wp:extent cx="10855325" cy="0"/>
              <wp:effectExtent l="5080" t="9525" r="7620" b="9525"/>
              <wp:wrapNone/>
              <wp:docPr id="1801839905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553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4472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58C2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-145.85pt;margin-top:26.25pt;width:854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" strokecolor="#4472c4" strokeweight=".25pt"/>
          </w:pict>
        </mc:Fallback>
      </mc:AlternateContent>
    </w:r>
    <w:r w:rsidR="000C42BB" w:rsidRPr="000C42BB">
      <w:rPr>
        <w:rFonts w:ascii="Arial Narrow" w:hAnsi="Arial Narrow"/>
        <w:b/>
        <w:bCs/>
        <w:color w:val="4472C4"/>
        <w:spacing w:val="8"/>
        <w:sz w:val="24"/>
        <w:szCs w:val="32"/>
      </w:rPr>
      <w:t>z siedzibą w Bydgoszczy</w:t>
    </w:r>
  </w:p>
  <w:p w14:paraId="080DC45A" w14:textId="77777777" w:rsidR="001F3A51" w:rsidRPr="0026609C" w:rsidRDefault="001F3A51" w:rsidP="000C42BB">
    <w:pPr>
      <w:jc w:val="center"/>
      <w:rPr>
        <w:rFonts w:ascii="Arial Narrow" w:hAnsi="Arial Narrow"/>
        <w:b/>
        <w:bCs/>
        <w:color w:val="4472C4"/>
        <w:spacing w:val="8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D5607"/>
    <w:multiLevelType w:val="hybridMultilevel"/>
    <w:tmpl w:val="0FE2D552"/>
    <w:lvl w:ilvl="0" w:tplc="CD8E5A4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3788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 style="mso-position-horizontal-relative:page;mso-position-vertical-relative:page" fill="f" fillcolor="white" stroke="f">
      <v:fill color="white" on="f"/>
      <v:stroke on="f"/>
      <o:colormru v:ext="edit" colors="#4472c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C59"/>
    <w:rsid w:val="00031F60"/>
    <w:rsid w:val="00052EE2"/>
    <w:rsid w:val="00056197"/>
    <w:rsid w:val="000A4C7D"/>
    <w:rsid w:val="000A7375"/>
    <w:rsid w:val="000C42BB"/>
    <w:rsid w:val="0013020C"/>
    <w:rsid w:val="00142E1F"/>
    <w:rsid w:val="0015570F"/>
    <w:rsid w:val="00156752"/>
    <w:rsid w:val="00175B01"/>
    <w:rsid w:val="001969A9"/>
    <w:rsid w:val="001B7AFB"/>
    <w:rsid w:val="001C0B5F"/>
    <w:rsid w:val="001C1AA9"/>
    <w:rsid w:val="001F3A51"/>
    <w:rsid w:val="00206870"/>
    <w:rsid w:val="002255E9"/>
    <w:rsid w:val="00265539"/>
    <w:rsid w:val="0026609C"/>
    <w:rsid w:val="0026655D"/>
    <w:rsid w:val="00282856"/>
    <w:rsid w:val="002A2E26"/>
    <w:rsid w:val="002B0C2F"/>
    <w:rsid w:val="002B7810"/>
    <w:rsid w:val="002F545E"/>
    <w:rsid w:val="00315291"/>
    <w:rsid w:val="00322781"/>
    <w:rsid w:val="00341E50"/>
    <w:rsid w:val="00345E7D"/>
    <w:rsid w:val="003625B7"/>
    <w:rsid w:val="00392740"/>
    <w:rsid w:val="004025B2"/>
    <w:rsid w:val="004156D6"/>
    <w:rsid w:val="004A430D"/>
    <w:rsid w:val="004A5843"/>
    <w:rsid w:val="004C0631"/>
    <w:rsid w:val="004E409F"/>
    <w:rsid w:val="004F2DC1"/>
    <w:rsid w:val="00502DDF"/>
    <w:rsid w:val="00516893"/>
    <w:rsid w:val="00550B88"/>
    <w:rsid w:val="0055715F"/>
    <w:rsid w:val="00584D25"/>
    <w:rsid w:val="005D4963"/>
    <w:rsid w:val="005E04E3"/>
    <w:rsid w:val="006C79CC"/>
    <w:rsid w:val="006D2DBD"/>
    <w:rsid w:val="006D3813"/>
    <w:rsid w:val="006F5561"/>
    <w:rsid w:val="00704D53"/>
    <w:rsid w:val="00710272"/>
    <w:rsid w:val="0072380F"/>
    <w:rsid w:val="00771AA5"/>
    <w:rsid w:val="00780EA2"/>
    <w:rsid w:val="007C25D9"/>
    <w:rsid w:val="007D285A"/>
    <w:rsid w:val="007E09B5"/>
    <w:rsid w:val="007E7718"/>
    <w:rsid w:val="00802DF4"/>
    <w:rsid w:val="00836668"/>
    <w:rsid w:val="0085278F"/>
    <w:rsid w:val="00895C6A"/>
    <w:rsid w:val="008A7EBB"/>
    <w:rsid w:val="008C1D6B"/>
    <w:rsid w:val="008D3D59"/>
    <w:rsid w:val="008D6DF2"/>
    <w:rsid w:val="00926708"/>
    <w:rsid w:val="00991C59"/>
    <w:rsid w:val="00A47D2E"/>
    <w:rsid w:val="00A5297D"/>
    <w:rsid w:val="00A563AB"/>
    <w:rsid w:val="00A830F3"/>
    <w:rsid w:val="00A86D85"/>
    <w:rsid w:val="00A91A5B"/>
    <w:rsid w:val="00AF0BAB"/>
    <w:rsid w:val="00B37462"/>
    <w:rsid w:val="00B4093A"/>
    <w:rsid w:val="00B6061C"/>
    <w:rsid w:val="00B650D9"/>
    <w:rsid w:val="00B81523"/>
    <w:rsid w:val="00BF2B7D"/>
    <w:rsid w:val="00C13810"/>
    <w:rsid w:val="00C4648B"/>
    <w:rsid w:val="00C52BC5"/>
    <w:rsid w:val="00C62DA5"/>
    <w:rsid w:val="00D22472"/>
    <w:rsid w:val="00D40318"/>
    <w:rsid w:val="00D57A6A"/>
    <w:rsid w:val="00D6485E"/>
    <w:rsid w:val="00D77B4A"/>
    <w:rsid w:val="00DB6C65"/>
    <w:rsid w:val="00DB6C6A"/>
    <w:rsid w:val="00DD07F4"/>
    <w:rsid w:val="00E122AF"/>
    <w:rsid w:val="00E25113"/>
    <w:rsid w:val="00E43EEB"/>
    <w:rsid w:val="00E53635"/>
    <w:rsid w:val="00E5563F"/>
    <w:rsid w:val="00EA5E8A"/>
    <w:rsid w:val="00EC7AF2"/>
    <w:rsid w:val="00EE43D9"/>
    <w:rsid w:val="00EF0EE5"/>
    <w:rsid w:val="00F64BCB"/>
    <w:rsid w:val="00F80BDD"/>
    <w:rsid w:val="00F82923"/>
    <w:rsid w:val="00F86269"/>
    <w:rsid w:val="00FB62C2"/>
    <w:rsid w:val="00FD261D"/>
    <w:rsid w:val="00FE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page;mso-position-vertical-relative:page" fill="f" fillcolor="white" stroke="f">
      <v:fill color="white" on="f"/>
      <v:stroke on="f"/>
      <o:colormru v:ext="edit" colors="#4472c4"/>
    </o:shapedefaults>
    <o:shapelayout v:ext="edit">
      <o:idmap v:ext="edit" data="2"/>
    </o:shapelayout>
  </w:shapeDefaults>
  <w:decimalSymbol w:val=","/>
  <w:listSeparator w:val=";"/>
  <w14:docId w14:val="35237D31"/>
  <w15:chartTrackingRefBased/>
  <w15:docId w15:val="{5DAC1DC3-EE8B-46FC-B284-F0E17871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D2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D261D"/>
  </w:style>
  <w:style w:type="paragraph" w:styleId="Stopka">
    <w:name w:val="footer"/>
    <w:basedOn w:val="Normalny"/>
    <w:link w:val="StopkaZnak"/>
    <w:uiPriority w:val="99"/>
    <w:unhideWhenUsed/>
    <w:rsid w:val="00FD2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61D"/>
  </w:style>
  <w:style w:type="paragraph" w:styleId="Tekstpodstawowy">
    <w:name w:val="Body Text"/>
    <w:basedOn w:val="Normalny"/>
    <w:link w:val="TekstpodstawowyZnak"/>
    <w:rsid w:val="00FD261D"/>
    <w:pPr>
      <w:spacing w:after="0" w:line="240" w:lineRule="auto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FD261D"/>
    <w:rPr>
      <w:rFonts w:ascii="Arial" w:eastAsia="Times New Roman" w:hAnsi="Arial" w:cs="Arial"/>
      <w:bCs/>
      <w:sz w:val="24"/>
      <w:szCs w:val="24"/>
      <w:lang w:eastAsia="pl-PL"/>
    </w:rPr>
  </w:style>
  <w:style w:type="character" w:styleId="Hipercze">
    <w:name w:val="Hyperlink"/>
    <w:rsid w:val="00FD261D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A830F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F5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991C59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91C5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bogucki.MZK4\Downloads\Papier%20firmowy%20(10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3D2DD-4A60-4A43-B7F0-84B1900A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(10)</Template>
  <TotalTime>8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Bogucki</dc:creator>
  <cp:keywords/>
  <dc:description/>
  <cp:lastModifiedBy>Rafal Bogucki</cp:lastModifiedBy>
  <cp:revision>3</cp:revision>
  <cp:lastPrinted>2026-02-17T08:51:00Z</cp:lastPrinted>
  <dcterms:created xsi:type="dcterms:W3CDTF">2026-04-30T08:16:00Z</dcterms:created>
  <dcterms:modified xsi:type="dcterms:W3CDTF">2026-04-30T11:46:00Z</dcterms:modified>
</cp:coreProperties>
</file>